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3526E6DB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784212">
        <w:rPr>
          <w:rFonts w:cs="Arial"/>
          <w:b/>
          <w:color w:val="2F5496" w:themeColor="accent5" w:themeShade="BF"/>
          <w:sz w:val="36"/>
          <w:szCs w:val="32"/>
        </w:rPr>
        <w:t>Guia XML - Mensagem PT400A v1.0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384DEF00" w:rsidR="001703D5" w:rsidRPr="009F10B7" w:rsidRDefault="00784212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Comunicação de informação adicional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51C42A5F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312ED9">
        <w:rPr>
          <w:rFonts w:cs="Arial"/>
          <w:color w:val="2F5496" w:themeColor="accent5" w:themeShade="BF"/>
          <w:sz w:val="36"/>
          <w:szCs w:val="40"/>
        </w:rPr>
        <w:t>01-12-2023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A00604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53F5FD34" w:rsidR="006A2AFC" w:rsidRDefault="00A00604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CF6D4D">
              <w:t>1.0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3460EEC2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53422F" w:rsidRDefault="00CE079E" w:rsidP="00CD2421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3422F">
              <w:rPr>
                <w:rFonts w:cs="Arial"/>
                <w:bCs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70195EAD" w:rsidR="00CE079E" w:rsidRPr="0053422F" w:rsidRDefault="0053422F" w:rsidP="00CD2421">
            <w:pPr>
              <w:spacing w:after="0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A00604">
              <w:rPr>
                <w:rFonts w:cs="Arial"/>
                <w:color w:val="000000" w:themeColor="text1"/>
                <w:sz w:val="18"/>
                <w:szCs w:val="18"/>
              </w:rPr>
              <w:t>01.12.2023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53422F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3422F">
              <w:rPr>
                <w:rFonts w:cs="Arial"/>
                <w:color w:val="000000" w:themeColor="text1"/>
                <w:sz w:val="18"/>
                <w:szCs w:val="18"/>
              </w:rPr>
              <w:t xml:space="preserve"> Versão Inicial</w:t>
            </w:r>
          </w:p>
        </w:tc>
      </w:tr>
      <w:tr w:rsidR="00CE079E" w:rsidRPr="004176AD" w14:paraId="3B81F7B5" w14:textId="77777777" w:rsidTr="00CF6D4D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1E97" w14:textId="45EA3CF6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5C86CD2A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541E1D8" w14:textId="2FD6BFBF" w:rsidR="00CE079E" w:rsidRPr="004176AD" w:rsidRDefault="00CE079E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6EA41E1F" w14:textId="77777777" w:rsidR="00A00604" w:rsidRDefault="00A00604" w:rsidP="00CE079E">
      <w:pPr>
        <w:jc w:val="center"/>
        <w:rPr>
          <w:color w:val="000000" w:themeColor="text1"/>
        </w:rPr>
      </w:pPr>
    </w:p>
    <w:p w14:paraId="0BA61842" w14:textId="77777777" w:rsidR="00A00604" w:rsidRDefault="00A00604" w:rsidP="00CE079E">
      <w:pPr>
        <w:jc w:val="center"/>
        <w:rPr>
          <w:color w:val="000000" w:themeColor="text1"/>
        </w:rPr>
      </w:pPr>
    </w:p>
    <w:p w14:paraId="62ABE534" w14:textId="77777777" w:rsidR="00A00604" w:rsidRDefault="00A00604" w:rsidP="00CE079E">
      <w:pPr>
        <w:jc w:val="center"/>
        <w:rPr>
          <w:color w:val="000000" w:themeColor="text1"/>
        </w:rPr>
      </w:pPr>
    </w:p>
    <w:p w14:paraId="1EAE20FC" w14:textId="77777777" w:rsidR="00A00604" w:rsidRDefault="00A00604" w:rsidP="00CE079E">
      <w:pPr>
        <w:jc w:val="center"/>
        <w:rPr>
          <w:color w:val="000000" w:themeColor="text1"/>
        </w:rPr>
      </w:pPr>
    </w:p>
    <w:p w14:paraId="61A39F61" w14:textId="77777777" w:rsidR="00A00604" w:rsidRDefault="00A00604" w:rsidP="00CE079E">
      <w:pPr>
        <w:jc w:val="center"/>
        <w:rPr>
          <w:color w:val="000000" w:themeColor="text1"/>
        </w:rPr>
      </w:pPr>
    </w:p>
    <w:p w14:paraId="4DCED583" w14:textId="77777777" w:rsidR="00A00604" w:rsidRDefault="00A00604" w:rsidP="00CE079E">
      <w:pPr>
        <w:jc w:val="center"/>
        <w:rPr>
          <w:color w:val="000000" w:themeColor="text1"/>
        </w:rPr>
      </w:pPr>
    </w:p>
    <w:p w14:paraId="00A03A1E" w14:textId="77777777" w:rsidR="00A00604" w:rsidRDefault="00A00604" w:rsidP="00CE079E">
      <w:pPr>
        <w:jc w:val="center"/>
        <w:rPr>
          <w:color w:val="000000" w:themeColor="text1"/>
        </w:rPr>
      </w:pPr>
    </w:p>
    <w:p w14:paraId="72EA0C6C" w14:textId="77777777" w:rsidR="00A00604" w:rsidRDefault="00A00604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TOCHeading"/>
            <w:numPr>
              <w:ilvl w:val="0"/>
              <w:numId w:val="0"/>
            </w:numPr>
            <w:ind w:right="-23"/>
          </w:pPr>
          <w:r>
            <w:t>ÍNDICE</w:t>
          </w:r>
        </w:p>
        <w:p w14:paraId="1DA9A72C" w14:textId="2CFE10B6" w:rsidR="000C457D" w:rsidRDefault="00107319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34605702" w:history="1">
            <w:r w:rsidR="000C457D" w:rsidRPr="009578D5">
              <w:rPr>
                <w:rStyle w:val="Hyperlink"/>
                <w:noProof/>
              </w:rPr>
              <w:t>1.</w:t>
            </w:r>
            <w:r w:rsidR="000C457D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0C457D" w:rsidRPr="009578D5">
              <w:rPr>
                <w:rStyle w:val="Hyperlink"/>
                <w:noProof/>
              </w:rPr>
              <w:t>PT400A - Comunicação de informação adicional – Mapeamento da Mensagem de Comunicação de informação adicional</w:t>
            </w:r>
            <w:r w:rsidR="000C457D">
              <w:rPr>
                <w:noProof/>
                <w:webHidden/>
              </w:rPr>
              <w:tab/>
            </w:r>
            <w:r w:rsidR="000C457D">
              <w:rPr>
                <w:noProof/>
                <w:webHidden/>
              </w:rPr>
              <w:fldChar w:fldCharType="begin"/>
            </w:r>
            <w:r w:rsidR="000C457D">
              <w:rPr>
                <w:noProof/>
                <w:webHidden/>
              </w:rPr>
              <w:instrText xml:space="preserve"> PAGEREF _Toc134605702 \h </w:instrText>
            </w:r>
            <w:r w:rsidR="000C457D">
              <w:rPr>
                <w:noProof/>
                <w:webHidden/>
              </w:rPr>
            </w:r>
            <w:r w:rsidR="000C457D">
              <w:rPr>
                <w:noProof/>
                <w:webHidden/>
              </w:rPr>
              <w:fldChar w:fldCharType="separate"/>
            </w:r>
            <w:r w:rsidR="000C457D">
              <w:rPr>
                <w:noProof/>
                <w:webHidden/>
              </w:rPr>
              <w:t>4</w:t>
            </w:r>
            <w:r w:rsidR="000C457D">
              <w:rPr>
                <w:noProof/>
                <w:webHidden/>
              </w:rPr>
              <w:fldChar w:fldCharType="end"/>
            </w:r>
          </w:hyperlink>
        </w:p>
        <w:p w14:paraId="107EF710" w14:textId="38199A9E" w:rsidR="000C457D" w:rsidRDefault="00144856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34605703" w:history="1">
            <w:r w:rsidR="000C457D" w:rsidRPr="009578D5">
              <w:rPr>
                <w:rStyle w:val="Hyperlink"/>
                <w:noProof/>
              </w:rPr>
              <w:t>2.</w:t>
            </w:r>
            <w:r w:rsidR="000C457D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0C457D" w:rsidRPr="009578D5">
              <w:rPr>
                <w:rStyle w:val="Hyperlink"/>
                <w:noProof/>
              </w:rPr>
              <w:t>Legenda</w:t>
            </w:r>
            <w:r w:rsidR="000C457D">
              <w:rPr>
                <w:noProof/>
                <w:webHidden/>
              </w:rPr>
              <w:tab/>
            </w:r>
            <w:r w:rsidR="000C457D">
              <w:rPr>
                <w:noProof/>
                <w:webHidden/>
              </w:rPr>
              <w:fldChar w:fldCharType="begin"/>
            </w:r>
            <w:r w:rsidR="000C457D">
              <w:rPr>
                <w:noProof/>
                <w:webHidden/>
              </w:rPr>
              <w:instrText xml:space="preserve"> PAGEREF _Toc134605703 \h </w:instrText>
            </w:r>
            <w:r w:rsidR="000C457D">
              <w:rPr>
                <w:noProof/>
                <w:webHidden/>
              </w:rPr>
            </w:r>
            <w:r w:rsidR="000C457D">
              <w:rPr>
                <w:noProof/>
                <w:webHidden/>
              </w:rPr>
              <w:fldChar w:fldCharType="separate"/>
            </w:r>
            <w:r w:rsidR="000C457D">
              <w:rPr>
                <w:noProof/>
                <w:webHidden/>
              </w:rPr>
              <w:t>8</w:t>
            </w:r>
            <w:r w:rsidR="000C457D">
              <w:rPr>
                <w:noProof/>
                <w:webHidden/>
              </w:rPr>
              <w:fldChar w:fldCharType="end"/>
            </w:r>
          </w:hyperlink>
        </w:p>
        <w:p w14:paraId="78C582F1" w14:textId="71D8DD80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371886A8" w14:textId="77777777" w:rsidR="00701B37" w:rsidRDefault="00701B37" w:rsidP="00701B37">
      <w:pPr>
        <w:rPr>
          <w:lang w:val="en-US"/>
        </w:rPr>
      </w:pPr>
    </w:p>
    <w:p w14:paraId="06E19448" w14:textId="77777777" w:rsidR="007022F3" w:rsidRPr="0029762F" w:rsidRDefault="007022F3" w:rsidP="007022F3">
      <w:pPr>
        <w:rPr>
          <w:b/>
          <w:sz w:val="28"/>
          <w:szCs w:val="28"/>
          <w:u w:val="single"/>
        </w:rPr>
      </w:pPr>
      <w:r w:rsidRPr="0029762F">
        <w:rPr>
          <w:sz w:val="28"/>
          <w:szCs w:val="28"/>
          <w:u w:val="single"/>
        </w:rPr>
        <w:t xml:space="preserve">Índice de Tabelas </w:t>
      </w:r>
    </w:p>
    <w:p w14:paraId="442CF3EE" w14:textId="3FA32237" w:rsidR="00B82A39" w:rsidRDefault="007022F3">
      <w:pPr>
        <w:pStyle w:val="TableofFigur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34605714" w:history="1">
        <w:r w:rsidR="00B82A39" w:rsidRPr="001371BF">
          <w:rPr>
            <w:rStyle w:val="Hyperlink"/>
            <w:noProof/>
          </w:rPr>
          <w:t>Tabela 1 – elementos de dados da mensagem pt400a</w:t>
        </w:r>
        <w:r w:rsidR="00B82A39">
          <w:rPr>
            <w:noProof/>
            <w:webHidden/>
          </w:rPr>
          <w:tab/>
        </w:r>
        <w:r w:rsidR="00B82A39">
          <w:rPr>
            <w:noProof/>
            <w:webHidden/>
          </w:rPr>
          <w:fldChar w:fldCharType="begin"/>
        </w:r>
        <w:r w:rsidR="00B82A39">
          <w:rPr>
            <w:noProof/>
            <w:webHidden/>
          </w:rPr>
          <w:instrText xml:space="preserve"> PAGEREF _Toc134605714 \h </w:instrText>
        </w:r>
        <w:r w:rsidR="00B82A39">
          <w:rPr>
            <w:noProof/>
            <w:webHidden/>
          </w:rPr>
        </w:r>
        <w:r w:rsidR="00B82A39">
          <w:rPr>
            <w:noProof/>
            <w:webHidden/>
          </w:rPr>
          <w:fldChar w:fldCharType="separate"/>
        </w:r>
        <w:r w:rsidR="00B82A39">
          <w:rPr>
            <w:noProof/>
            <w:webHidden/>
          </w:rPr>
          <w:t>7</w:t>
        </w:r>
        <w:r w:rsidR="00B82A39">
          <w:rPr>
            <w:noProof/>
            <w:webHidden/>
          </w:rPr>
          <w:fldChar w:fldCharType="end"/>
        </w:r>
      </w:hyperlink>
    </w:p>
    <w:p w14:paraId="0288C831" w14:textId="0B96D079" w:rsidR="00701B37" w:rsidRPr="007022F3" w:rsidRDefault="007022F3" w:rsidP="007022F3">
      <w:pPr>
        <w:sectPr w:rsidR="00701B37" w:rsidRPr="007022F3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  <w:r>
        <w:rPr>
          <w:b/>
          <w:bCs/>
          <w:smallCaps/>
          <w:noProof/>
          <w:lang w:val="en-US"/>
        </w:rPr>
        <w:fldChar w:fldCharType="end"/>
      </w:r>
    </w:p>
    <w:p w14:paraId="34D275F4" w14:textId="7954864B" w:rsidR="004601D4" w:rsidRDefault="00601579" w:rsidP="004601D4">
      <w:pPr>
        <w:pStyle w:val="Heading1"/>
        <w:numPr>
          <w:ilvl w:val="0"/>
          <w:numId w:val="34"/>
        </w:numPr>
        <w:tabs>
          <w:tab w:val="clear" w:pos="720"/>
        </w:tabs>
        <w:ind w:left="432" w:hanging="432"/>
      </w:pPr>
      <w:bookmarkStart w:id="0" w:name="_Toc134605702"/>
      <w:r>
        <w:t xml:space="preserve">PT400A - </w:t>
      </w:r>
      <w:r w:rsidR="00704DE2" w:rsidRPr="00704DE2">
        <w:t>Comunicação de informação adicional</w:t>
      </w:r>
      <w:r w:rsidR="00704DE2">
        <w:t xml:space="preserve"> </w:t>
      </w:r>
      <w:r w:rsidR="00704DE2" w:rsidRPr="00704DE2">
        <w:t>– Mapeamento da Mensagem de Comunicação de informação adicional</w:t>
      </w:r>
      <w:bookmarkEnd w:id="0"/>
    </w:p>
    <w:p w14:paraId="50B44BD0" w14:textId="77777777" w:rsidR="00497C18" w:rsidRDefault="00497C18" w:rsidP="00497C18"/>
    <w:p w14:paraId="3B7D5213" w14:textId="2DABC1C8" w:rsidR="005440CB" w:rsidRDefault="005440CB" w:rsidP="005440CB">
      <w:r>
        <w:t xml:space="preserve">Mensagem para notificar </w:t>
      </w:r>
      <w:r w:rsidR="00601579">
        <w:t xml:space="preserve">o Operador Económico </w:t>
      </w:r>
      <w:r w:rsidR="00704DE2">
        <w:t>com</w:t>
      </w:r>
      <w:r w:rsidR="00601579">
        <w:t xml:space="preserve"> informação adicional</w:t>
      </w:r>
      <w: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3119"/>
        <w:gridCol w:w="708"/>
        <w:gridCol w:w="992"/>
        <w:gridCol w:w="3183"/>
        <w:gridCol w:w="3310"/>
        <w:gridCol w:w="395"/>
      </w:tblGrid>
      <w:tr w:rsidR="005F5614" w14:paraId="3C0ADA85" w14:textId="77777777" w:rsidTr="46EFCFC6">
        <w:trPr>
          <w:tblHeader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D0662" w14:textId="77777777" w:rsidR="00730882" w:rsidRDefault="00730882" w:rsidP="00E075D7">
            <w:pPr>
              <w:spacing w:before="60" w:after="6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#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CAACE0" w14:textId="77777777" w:rsidR="00730882" w:rsidRDefault="00730882" w:rsidP="00E075D7">
            <w:pPr>
              <w:rPr>
                <w:szCs w:val="24"/>
              </w:rPr>
            </w:pPr>
            <w:r>
              <w:rPr>
                <w:b/>
                <w:snapToGrid w:val="0"/>
                <w:lang w:eastAsia="pt-PT"/>
              </w:rPr>
              <w:br w:type="page"/>
            </w:r>
          </w:p>
          <w:p w14:paraId="2B56EDF6" w14:textId="77777777" w:rsidR="00730882" w:rsidRDefault="00730882" w:rsidP="00E075D7">
            <w:pPr>
              <w:spacing w:before="60" w:after="6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GRUPOS E DADOS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F3AF03" w14:textId="77777777" w:rsidR="00730882" w:rsidRDefault="00730882" w:rsidP="00E075D7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OCF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8DEC37" w14:textId="77777777" w:rsidR="00730882" w:rsidRDefault="00730882" w:rsidP="00E075D7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TIPO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ABE9EC" w14:textId="77777777" w:rsidR="00730882" w:rsidRDefault="00730882" w:rsidP="00E075D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TAGS XML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39EACF" w14:textId="77777777" w:rsidR="00730882" w:rsidRDefault="00730882" w:rsidP="00E075D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OBSERVAÇÕES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1EC80" w14:textId="77777777" w:rsidR="00730882" w:rsidRDefault="00730882" w:rsidP="00E075D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F5614" w14:paraId="4094D3AB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DE900" w14:textId="77777777" w:rsidR="00730882" w:rsidRDefault="00730882" w:rsidP="00E075D7">
            <w:pPr>
              <w:rPr>
                <w:b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905FD2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PT400A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B8C552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69FF4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2F9DB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&lt;PT400A&gt;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81276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929C8" w14:textId="77777777" w:rsidR="00730882" w:rsidRDefault="00730882" w:rsidP="00E075D7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5F5614" w14:paraId="460D8434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892442" w14:textId="77777777" w:rsidR="00730882" w:rsidRDefault="00730882" w:rsidP="00E075D7"/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0C95A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793F36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AD955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F035C5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BA0A1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5E2710" w14:textId="77777777" w:rsidR="00730882" w:rsidRDefault="00730882" w:rsidP="00E075D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5F5614" w14:paraId="15E5AFE2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8E3E" w14:textId="77777777" w:rsidR="00730882" w:rsidRDefault="00730882" w:rsidP="00E075D7"/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A1B5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E01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72F0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5493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811D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1D16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6A6F51C0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313E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DD95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099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84C3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E4F6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8D15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1EB2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3FF763BB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30B4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5031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49BB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7449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D6D5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79B4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BD71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28701D1A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C1F2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1F8E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5EBC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051A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6FC4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8A51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36A6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0285AF1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3B05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2C96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38CE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0729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7EF2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D598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ED3A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72B45D35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400C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E588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3C5E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B134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C8AB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2B79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BB9E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0A50A843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8BF08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5444A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98F12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826441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CECB9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2709C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47172B" w14:textId="77777777" w:rsidR="00730882" w:rsidRDefault="00730882" w:rsidP="00E075D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5F5614" w14:paraId="68F28FC8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CB6F" w14:textId="77777777" w:rsidR="00730882" w:rsidRDefault="00730882" w:rsidP="00E075D7"/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4AE6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0C6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DFE4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FE01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2D7A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753E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7681E462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D7B4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EB63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E405" w14:textId="5CD5D650" w:rsidR="00730882" w:rsidRDefault="5173ACFC" w:rsidP="00E075D7">
            <w:pPr>
              <w:jc w:val="center"/>
              <w:rPr>
                <w:color w:val="000000"/>
                <w:sz w:val="18"/>
                <w:szCs w:val="18"/>
              </w:rPr>
            </w:pPr>
            <w:r w:rsidRPr="119513A1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705C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2A0D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0A25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E39E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58CD7399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8872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F91" w14:textId="77777777" w:rsidR="00730882" w:rsidRPr="001B2723" w:rsidRDefault="00730882" w:rsidP="00E075D7">
            <w:pPr>
              <w:rPr>
                <w:b/>
                <w:bCs/>
                <w:color w:val="000000"/>
                <w:szCs w:val="24"/>
              </w:rPr>
            </w:pPr>
            <w:r w:rsidRPr="001B2723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A4C9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74F5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AEDA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customsRegistrationNumber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9E7D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EB37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4F8BEC8E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8D85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1874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24FB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A15A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D050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6601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FF23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49EC456F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EF3C1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A09BB" w14:textId="77777777" w:rsidR="00730882" w:rsidRPr="001B2723" w:rsidRDefault="00730882" w:rsidP="00E075D7">
            <w:r w:rsidRPr="001B2723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1B2723"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423E0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11327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8A3A6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0AE109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7E5EB" w14:textId="77777777" w:rsidR="00730882" w:rsidRDefault="00730882" w:rsidP="00E075D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5F5614" w14:paraId="69DE91C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7DBB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3092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2F61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3A7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25FA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A628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5188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4F9E447A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8AF15C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A1223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6C001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0A06E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79365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AE7836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68661" w14:textId="77777777" w:rsidR="00730882" w:rsidRDefault="00730882" w:rsidP="00E075D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5F5614" w14:paraId="4ECFD83C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E54C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5A72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85FB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BB5D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95B5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2010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E174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44E2266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5F60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96BB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47E5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EC5D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9342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4556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BF8C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34575012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79D93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94E2AC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8CB42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2A76AB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77A34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7EEF0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56430F" w14:textId="77777777" w:rsidR="00730882" w:rsidRDefault="00730882" w:rsidP="00E075D7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5F5614" w14:paraId="40B884A3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902B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7BFD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85DC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0099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9F7D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30D6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64F3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4961E92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2A33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96DC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2F78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EC3E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F963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3644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8660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75A9EFC2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E2DE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41DA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34EC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E45A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2763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E0E0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B809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66B87CFB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D20D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F7D7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D902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FCC4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B948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BCF8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70AD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3DDD5021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9F84BF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B46BE0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9B5E13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74AF62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790A16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4AC68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6F762" w14:textId="77777777" w:rsidR="00730882" w:rsidRDefault="00730882" w:rsidP="00E075D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5F5614" w14:paraId="233D72DC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E08C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3D8A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B984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C364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7CE9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F95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E10C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70EBCB3E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322D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8A10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7DF9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A474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DEAB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0882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3A85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3DC4D4E9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0FBF1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2E0E1C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045E6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E680F8" w14:textId="2CF3BDCF" w:rsidR="00730882" w:rsidRDefault="41C88B7C" w:rsidP="00E075D7">
            <w:pPr>
              <w:jc w:val="center"/>
            </w:pPr>
            <w:r>
              <w:rPr>
                <w:snapToGrid w:val="0"/>
                <w:color w:val="0000FF"/>
              </w:rPr>
              <w:t>999</w:t>
            </w:r>
            <w:r w:rsidR="00730882">
              <w:rPr>
                <w:snapToGrid w:val="0"/>
                <w:color w:val="0000FF"/>
              </w:rPr>
              <w:t>x</w:t>
            </w:r>
            <w:r w:rsidR="00730882"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E59AC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F30270" w14:textId="77777777" w:rsidR="00730882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B14C31" w14:textId="77777777" w:rsidR="00730882" w:rsidRDefault="00730882" w:rsidP="00E075D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5F5614" w14:paraId="698F4AB2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B1B5" w14:textId="77777777" w:rsidR="00730882" w:rsidRDefault="00730882" w:rsidP="00E075D7"/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360A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C379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C862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1FC1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2C3E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2D8D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044FEDC3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6BA7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A91B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operação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3691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36A3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DC83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operationCode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6A80" w14:textId="577390C4" w:rsidR="00730882" w:rsidRPr="001B2723" w:rsidRDefault="00730882" w:rsidP="1F7FC089">
            <w:pPr>
              <w:rPr>
                <w:color w:val="000000"/>
              </w:rPr>
            </w:pPr>
            <w:r w:rsidRPr="1F7FC089">
              <w:rPr>
                <w:color w:val="000000" w:themeColor="text1"/>
              </w:rPr>
              <w:t>1 - Declaração sujeita a análise de pedidos. 2 - Declaração sujeita a aceitação manual. 3 - Comunicação do resultado da análise dos pedidos. 4 - Notificação de alertas decorrentes da validação da declaração. 5 - Resposta a pedido de Contingente. 6 - Envio de informação adicional no âmbito da autorização de saída das mercadorias.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9355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5A19623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0911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7FA1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3501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4853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an..150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4D48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6E51" w14:textId="022B97AE" w:rsidR="00730882" w:rsidRPr="001B2723" w:rsidRDefault="00730882" w:rsidP="1F7FC089">
            <w:pPr>
              <w:rPr>
                <w:color w:val="00000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E4E1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5F5614" w14:paraId="79D82199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D95642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CEF500" w14:textId="77777777" w:rsidR="00730882" w:rsidRDefault="00730882" w:rsidP="00E075D7">
            <w:r>
              <w:rPr>
                <w:b/>
                <w:bCs/>
                <w:snapToGrid w:val="0"/>
                <w:color w:val="0000FF"/>
              </w:rPr>
              <w:t>Detalhe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99BE5F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8ECED" w14:textId="1FD0B885" w:rsidR="00730882" w:rsidRDefault="057F881F" w:rsidP="00E075D7">
            <w:pPr>
              <w:jc w:val="center"/>
            </w:pPr>
            <w:r>
              <w:rPr>
                <w:snapToGrid w:val="0"/>
                <w:color w:val="0000FF"/>
              </w:rPr>
              <w:t>999</w:t>
            </w:r>
            <w:r w:rsidR="00730882">
              <w:rPr>
                <w:snapToGrid w:val="0"/>
                <w:color w:val="0000FF"/>
              </w:rPr>
              <w:t>x</w:t>
            </w:r>
            <w:r w:rsidR="00730882"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15EC3B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Details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146CC0" w14:textId="77777777" w:rsidR="00730882" w:rsidRPr="001B2723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CC901" w14:textId="77777777" w:rsidR="00730882" w:rsidRDefault="00730882" w:rsidP="00E075D7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5F5614" w14:paraId="436122A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DC8C" w14:textId="77777777" w:rsidR="00730882" w:rsidRDefault="00730882" w:rsidP="00E075D7"/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CB57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926A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9CC3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BDC8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6C6E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C2CD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4AFD9F7B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C433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8B1C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5597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4B79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an..3000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225E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5FF2" w14:textId="7DAED7EF" w:rsidR="00730882" w:rsidRPr="001B2723" w:rsidRDefault="00730882" w:rsidP="1F7FC089">
            <w:pPr>
              <w:rPr>
                <w:color w:val="00000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7AB0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3E0EA968" w14:textId="77777777" w:rsidTr="46EFCFC6">
        <w:trPr>
          <w:trHeight w:val="38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DC20F3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E9005D" w14:textId="77777777" w:rsidR="00730882" w:rsidRPr="001B2723" w:rsidRDefault="00730882" w:rsidP="00E075D7">
            <w:r w:rsidRPr="001B2723">
              <w:rPr>
                <w:b/>
                <w:bCs/>
                <w:snapToGrid w:val="0"/>
                <w:color w:val="0000FF"/>
              </w:rPr>
              <w:t>Resultado da análise do pedido</w:t>
            </w:r>
            <w:r w:rsidRPr="001B2723"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FD3D0" w14:textId="77777777" w:rsidR="00730882" w:rsidRDefault="00730882" w:rsidP="00E075D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DBF36" w14:textId="4C782A38" w:rsidR="00730882" w:rsidRDefault="166D93FF" w:rsidP="00E075D7">
            <w:pPr>
              <w:jc w:val="center"/>
            </w:pPr>
            <w:r>
              <w:rPr>
                <w:snapToGrid w:val="0"/>
                <w:color w:val="0000FF"/>
              </w:rPr>
              <w:t>999</w:t>
            </w:r>
            <w:r w:rsidR="00730882">
              <w:rPr>
                <w:snapToGrid w:val="0"/>
                <w:color w:val="0000FF"/>
              </w:rPr>
              <w:t>x</w:t>
            </w:r>
            <w:r w:rsidR="00730882"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D3CA1" w14:textId="77777777" w:rsidR="00730882" w:rsidRDefault="00730882" w:rsidP="00E075D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AttachedRequestResult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DBC74E" w14:textId="77777777" w:rsidR="00730882" w:rsidRPr="001B2723" w:rsidRDefault="00730882" w:rsidP="00E075D7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79B482" w14:textId="77777777" w:rsidR="00730882" w:rsidRDefault="00730882" w:rsidP="00E075D7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5F5614" w14:paraId="6384E45E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CDE0" w14:textId="77777777" w:rsidR="00730882" w:rsidRDefault="00730882" w:rsidP="00E075D7"/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F513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A68E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6876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 ..5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264D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0A9F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6DDE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15123299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DAC3" w14:textId="77777777" w:rsidR="00730882" w:rsidRDefault="00730882" w:rsidP="00E075D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6B44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pedido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F66F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B4ED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AF35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4631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99A5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5DF0C1B8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E162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6996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Decisão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5212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4751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D2E8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decision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D804" w14:textId="4C0D8A28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1 </w:t>
            </w:r>
            <w:r w:rsidR="00EA314A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Deferido</w:t>
            </w:r>
            <w:r w:rsidR="00EA314A">
              <w:rPr>
                <w:color w:val="000000"/>
                <w:szCs w:val="24"/>
              </w:rPr>
              <w:t xml:space="preserve"> ; </w:t>
            </w:r>
            <w:r w:rsidR="00EA314A" w:rsidRPr="00EA314A">
              <w:rPr>
                <w:color w:val="000000"/>
                <w:szCs w:val="24"/>
              </w:rPr>
              <w:t>0 - (Indeferido)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BABE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7BEA0399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A09C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68AB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Justificação da análise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6CD1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8223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6E5A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analysisJustification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5348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A9CE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015784E5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F486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A0E8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B128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34F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2721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freeText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F722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742B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6AEF1735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058F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F38D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controlo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3AD4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CDF6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5105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3A5B" w14:textId="77777777" w:rsidR="00730882" w:rsidRDefault="00730882" w:rsidP="00E075D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938B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61DB338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32AE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22BE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Relação de apuramento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8B4C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A5E6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2060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billOfDischarge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E915" w14:textId="2751BFF3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A57273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- Sim </w:t>
            </w:r>
            <w:r w:rsidR="00EA314A" w:rsidRPr="00EA314A">
              <w:rPr>
                <w:color w:val="000000"/>
                <w:szCs w:val="24"/>
              </w:rPr>
              <w:t>; 0 - Não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74CF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30BFFE7F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34C8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B0BB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A1C5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C002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E477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timeLimit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9DF8" w14:textId="70AFCFDC" w:rsidR="00730882" w:rsidRDefault="00730882" w:rsidP="1F7FC089">
            <w:pPr>
              <w:rPr>
                <w:color w:val="00000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0CEF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1240F745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2787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3445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Garantia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06D1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7243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7B95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FE15" w14:textId="2C525C26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A57273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- Sim </w:t>
            </w:r>
            <w:r w:rsidR="00EA314A" w:rsidRPr="00EA314A">
              <w:rPr>
                <w:color w:val="000000"/>
                <w:szCs w:val="24"/>
              </w:rPr>
              <w:t>; 0 - Não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6E9B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6F460144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C611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5643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Dispensa da complementar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2B3E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E0BD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65C3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supplementaryExemption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BF09" w14:textId="41EDEBE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A57273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- Sim </w:t>
            </w:r>
            <w:r w:rsidR="00EA314A" w:rsidRPr="00EA314A">
              <w:rPr>
                <w:color w:val="000000"/>
                <w:szCs w:val="24"/>
              </w:rPr>
              <w:t>; 0 - Não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83E7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5F5614" w14:paraId="423DEC0A" w14:textId="77777777" w:rsidTr="46EFCFC6">
        <w:trPr>
          <w:trHeight w:val="38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916D" w14:textId="77777777" w:rsidR="00730882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E907" w14:textId="77777777" w:rsidR="00730882" w:rsidRDefault="00730882" w:rsidP="00E075D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da decisão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70B5" w14:textId="77777777" w:rsidR="00730882" w:rsidRDefault="00730882" w:rsidP="00E075D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AE50" w14:textId="77777777" w:rsidR="00730882" w:rsidRDefault="00730882" w:rsidP="00E075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15BF" w14:textId="77777777" w:rsidR="00730882" w:rsidRDefault="00730882" w:rsidP="00E075D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decisionDate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FC54" w14:textId="45381EDF" w:rsidR="00730882" w:rsidRPr="001B2723" w:rsidRDefault="00730882" w:rsidP="00E075D7">
            <w:pPr>
              <w:rPr>
                <w:color w:val="000000"/>
                <w:szCs w:val="24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0857" w14:textId="77777777" w:rsidR="00730882" w:rsidRDefault="00730882" w:rsidP="00E075D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</w:tbl>
    <w:p w14:paraId="3135DFC3" w14:textId="77777777" w:rsidR="00730882" w:rsidRDefault="00730882" w:rsidP="005440CB"/>
    <w:p w14:paraId="5A3F5A64" w14:textId="738A57F8" w:rsidR="00730882" w:rsidRPr="00730882" w:rsidRDefault="007022F3" w:rsidP="00A00604">
      <w:pPr>
        <w:pStyle w:val="Caption"/>
        <w:jc w:val="center"/>
        <w:sectPr w:rsidR="00730882" w:rsidRPr="00730882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1" w:name="_Toc134605714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</w:t>
      </w:r>
      <w:r w:rsidR="00601579">
        <w:t>pt</w:t>
      </w:r>
      <w:r>
        <w:t>4</w:t>
      </w:r>
      <w:r w:rsidR="00601579">
        <w:t>00a</w:t>
      </w:r>
      <w:bookmarkEnd w:id="1"/>
      <w:r w:rsidR="00730882">
        <w:tab/>
      </w:r>
    </w:p>
    <w:p w14:paraId="625CE23C" w14:textId="77777777" w:rsidR="00B86E26" w:rsidRPr="00C35F7D" w:rsidRDefault="00B86E26" w:rsidP="00B86E26">
      <w:pPr>
        <w:pStyle w:val="Heading1"/>
        <w:numPr>
          <w:ilvl w:val="0"/>
          <w:numId w:val="34"/>
        </w:numPr>
        <w:tabs>
          <w:tab w:val="clear" w:pos="720"/>
        </w:tabs>
        <w:ind w:left="432" w:hanging="432"/>
      </w:pPr>
      <w:bookmarkStart w:id="2" w:name="_Toc107238333"/>
      <w:bookmarkStart w:id="3" w:name="_Toc134605703"/>
      <w:r w:rsidRPr="00C35F7D">
        <w:t>Legenda</w:t>
      </w:r>
      <w:bookmarkEnd w:id="2"/>
      <w:bookmarkEnd w:id="3"/>
    </w:p>
    <w:p w14:paraId="7B0BC8CA" w14:textId="77777777" w:rsidR="007022F3" w:rsidRDefault="007022F3" w:rsidP="007022F3">
      <w:pPr>
        <w:spacing w:before="120" w:after="0" w:line="360" w:lineRule="auto"/>
        <w:ind w:left="357"/>
        <w:rPr>
          <w:b/>
        </w:rPr>
      </w:pPr>
    </w:p>
    <w:p w14:paraId="16CB8437" w14:textId="0E33FA08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189BF0D9" w14:textId="77777777" w:rsidR="00CA271A" w:rsidRPr="004E460D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31737785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35BCF61E" w14:textId="77777777" w:rsidR="00CA271A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2D3ABDB5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418C964E" w14:textId="77777777" w:rsidR="00CA271A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496F081A" w14:textId="77777777" w:rsidR="00CA271A" w:rsidRDefault="00CA271A" w:rsidP="00CA271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43969826" w14:textId="77777777" w:rsidR="00CA271A" w:rsidRDefault="00CA271A" w:rsidP="00CA271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0357C752" w14:textId="77777777" w:rsidR="00CA271A" w:rsidRDefault="00CA271A" w:rsidP="00CA271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59863C46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0DC33F12" w14:textId="77777777" w:rsidR="00CA271A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16574FC3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2E9BA47D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4020F2D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7E0CFAEC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53033E2C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3E75035D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2A0ED769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166A9BB5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4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12E429F3" w14:textId="77777777" w:rsidR="00CA271A" w:rsidRPr="00FC5BE3" w:rsidRDefault="00CA271A" w:rsidP="00CA271A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562A15C9" w14:textId="77777777" w:rsidR="00CA271A" w:rsidRPr="00FC5BE3" w:rsidRDefault="00CA271A" w:rsidP="00CA271A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279296F0" w14:textId="77777777" w:rsidR="00CA271A" w:rsidRPr="00FC5BE3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3DB543A3" w14:textId="77777777" w:rsidR="00CA271A" w:rsidRPr="00FC5BE3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6DF0A4DF" w14:textId="7A941059" w:rsidR="00CA271A" w:rsidRDefault="00CA271A" w:rsidP="00CA271A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="0028113F">
        <w:rPr>
          <w:b/>
          <w:bCs/>
        </w:rPr>
        <w:t>PT400</w:t>
      </w:r>
      <w:r w:rsidRPr="1F37ADBC">
        <w:rPr>
          <w:b/>
          <w:bCs/>
        </w:rPr>
        <w:t>A</w:t>
      </w:r>
      <w:r>
        <w:t>&gt; tem profundidade 1. Os elementos &lt;</w:t>
      </w:r>
      <w:proofErr w:type="spellStart"/>
      <w:r w:rsidRPr="1F37ADBC">
        <w:rPr>
          <w:b/>
          <w:bCs/>
        </w:rPr>
        <w:t>messageHeader</w:t>
      </w:r>
      <w:proofErr w:type="spellEnd"/>
      <w:r>
        <w:t>&gt; e &lt;</w:t>
      </w:r>
      <w:proofErr w:type="spellStart"/>
      <w:r w:rsidRPr="1F37ADBC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1F37ADBC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1F37ADBC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4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A295" w14:textId="77777777" w:rsidR="00EB04B2" w:rsidRDefault="00EB04B2" w:rsidP="00E91D07">
      <w:pPr>
        <w:spacing w:after="0" w:line="240" w:lineRule="auto"/>
      </w:pPr>
      <w:r>
        <w:separator/>
      </w:r>
    </w:p>
  </w:endnote>
  <w:endnote w:type="continuationSeparator" w:id="0">
    <w:p w14:paraId="261E3F44" w14:textId="77777777" w:rsidR="00EB04B2" w:rsidRDefault="00EB04B2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16ACD798" w:rsidR="00C9209D" w:rsidRDefault="007A0EE3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0A2C77B9" w:rsidR="00B74B66" w:rsidRDefault="006140E6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CF6D4D">
            <w:rPr>
              <w:sz w:val="18"/>
            </w:rPr>
            <w:t>03-05-2023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2AFC5B4D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CF6D4D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Footer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134537BA" w:rsidR="00C9209D" w:rsidRPr="006140E6" w:rsidRDefault="00C9209D" w:rsidP="007A0EE3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00D9058B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113F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042C0B12" w:rsidR="00B74B66" w:rsidRPr="002A1562" w:rsidRDefault="002A1562" w:rsidP="002A1562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00604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Footer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Footer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451F9A66">
            <v:shapetype id="_x0000_t202" coordsize="21600,21600" o:spt="202" path="m,l,21600r21600,l21600,xe" w14:anchorId="27CE20EE">
              <v:stroke joinstyle="miter"/>
              <v:path gradientshapeok="t" o:connecttype="rect"/>
            </v:shapetype>
            <v:shape id="Text Box 1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>
              <v:textbox style="layout-flow:vertical;mso-layout-flow-alt:bottom-to-top" inset="0,0,0,0">
                <w:txbxContent>
                  <w:p w:rsidRPr="001C4222" w:rsidR="000D7F24" w:rsidP="000D7F24" w:rsidRDefault="000D7F24" w14:paraId="665BB5D5" w14:textId="77777777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230DEED4" w:rsidR="00D44340" w:rsidRPr="006140E6" w:rsidRDefault="00D44340" w:rsidP="00F67034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33C9CC23" w:rsidR="00D44340" w:rsidRDefault="00D44340" w:rsidP="00F67034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113F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14F2BE19" w:rsidR="00D44340" w:rsidRPr="002A1562" w:rsidRDefault="00D44340" w:rsidP="00F67034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00604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Footer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56314B60" w:rsidR="000D733E" w:rsidRDefault="000D733E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0A31B795" w:rsidR="000D733E" w:rsidRDefault="000D733E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00604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Footer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32996F16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470A63D3" w:rsidR="00B35A7E" w:rsidRDefault="00B35A7E" w:rsidP="00B35A7E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00604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0E5ABF77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30882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Footer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2109B1" w14:paraId="57AFA94B" w14:textId="77777777" w:rsidTr="00CD2421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48043A3" w14:textId="56F3FE50" w:rsidR="002109B1" w:rsidRDefault="002109B1" w:rsidP="002109B1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8"/>
            </w:rPr>
            <w:instrText>7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00604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2109B1" w14:paraId="5A4A2B7A" w14:textId="77777777" w:rsidTr="00CD2421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FE7D5D" w14:textId="4073C268" w:rsidR="002109B1" w:rsidRDefault="002109B1" w:rsidP="002109B1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00604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1C0778" w14:textId="4EACE4F3" w:rsidR="002109B1" w:rsidRDefault="002109B1" w:rsidP="002109B1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113F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C57404B" w14:textId="77777777" w:rsidR="002109B1" w:rsidRDefault="002109B1" w:rsidP="002109B1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315D4" w14:textId="77777777" w:rsidR="00EB04B2" w:rsidRDefault="00EB04B2" w:rsidP="00E91D07">
      <w:pPr>
        <w:spacing w:after="0" w:line="240" w:lineRule="auto"/>
      </w:pPr>
      <w:r>
        <w:separator/>
      </w:r>
    </w:p>
  </w:footnote>
  <w:footnote w:type="continuationSeparator" w:id="0">
    <w:p w14:paraId="3E16D1ED" w14:textId="77777777" w:rsidR="00EB04B2" w:rsidRDefault="00EB04B2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74D5F0EB" w:rsidR="00011AEE" w:rsidRPr="00A4106B" w:rsidRDefault="006140E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CF6D4D">
            <w:rPr>
              <w:rFonts w:eastAsia="Adobe Heiti Std R" w:cs="Arial"/>
              <w:color w:val="7F7F7F"/>
            </w:rPr>
            <w:t>Guia XML - Mensagem PT400A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6B058716" w:rsidR="00640F89" w:rsidRDefault="00640F89" w:rsidP="00640F89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601579">
      <w:rPr>
        <w:rFonts w:eastAsia="Adobe Heiti Std R" w:cs="Arial"/>
        <w:color w:val="7F7F7F"/>
      </w:rPr>
      <w:t>Guia XML - Mensagem PT400A v1.0</w:t>
    </w:r>
    <w:r w:rsidRPr="006140E6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7D4F0A03" w:rsidR="00D44340" w:rsidRDefault="00D44340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8113F">
      <w:rPr>
        <w:rFonts w:eastAsia="Adobe Heiti Std R" w:cs="Arial"/>
        <w:color w:val="7F7F7F"/>
      </w:rPr>
      <w:t>Guia XML - Mensagem PT400A v1.0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77777777" w:rsidR="00230FC6" w:rsidRPr="00A4106B" w:rsidRDefault="00230FC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>
            <w:rPr>
              <w:rFonts w:eastAsia="Adobe Heiti Std R" w:cs="Arial"/>
              <w:color w:val="7F7F7F"/>
            </w:rPr>
            <w:t>Guia XML - Mensagem CC404A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1" name="Imagem 11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2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60160DBF" w:rsidR="00351E87" w:rsidRDefault="00351E87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8113F">
      <w:rPr>
        <w:rFonts w:eastAsia="Adobe Heiti Std R" w:cs="Arial"/>
        <w:color w:val="7F7F7F"/>
      </w:rPr>
      <w:t>Guia XML - Mensagem PT400A v1.0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71655394" w:rsidR="004F7761" w:rsidRDefault="004F7761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8113F">
      <w:rPr>
        <w:rFonts w:eastAsia="Adobe Heiti Std R" w:cs="Arial"/>
        <w:color w:val="7F7F7F"/>
      </w:rPr>
      <w:t>Guia XML - Mensagem PT400A v1.0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663D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9AB7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AC3E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4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9ECC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1285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C36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22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0B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986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6615F6"/>
    <w:multiLevelType w:val="multilevel"/>
    <w:tmpl w:val="B0064E5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1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1"/>
  </w:num>
  <w:num w:numId="2" w16cid:durableId="1916090744">
    <w:abstractNumId w:val="14"/>
  </w:num>
  <w:num w:numId="3" w16cid:durableId="407653749">
    <w:abstractNumId w:val="21"/>
  </w:num>
  <w:num w:numId="4" w16cid:durableId="1140926260">
    <w:abstractNumId w:val="14"/>
  </w:num>
  <w:num w:numId="5" w16cid:durableId="1563710658">
    <w:abstractNumId w:val="21"/>
  </w:num>
  <w:num w:numId="6" w16cid:durableId="1221674597">
    <w:abstractNumId w:val="14"/>
  </w:num>
  <w:num w:numId="7" w16cid:durableId="2100249092">
    <w:abstractNumId w:val="17"/>
  </w:num>
  <w:num w:numId="8" w16cid:durableId="1742219413">
    <w:abstractNumId w:val="29"/>
  </w:num>
  <w:num w:numId="9" w16cid:durableId="1752387642">
    <w:abstractNumId w:val="13"/>
  </w:num>
  <w:num w:numId="10" w16cid:durableId="587661404">
    <w:abstractNumId w:val="12"/>
  </w:num>
  <w:num w:numId="11" w16cid:durableId="2115129860">
    <w:abstractNumId w:val="22"/>
  </w:num>
  <w:num w:numId="12" w16cid:durableId="888372608">
    <w:abstractNumId w:val="25"/>
  </w:num>
  <w:num w:numId="13" w16cid:durableId="1377584123">
    <w:abstractNumId w:val="15"/>
  </w:num>
  <w:num w:numId="14" w16cid:durableId="74860010">
    <w:abstractNumId w:val="15"/>
    <w:lvlOverride w:ilvl="0">
      <w:startOverride w:val="1"/>
    </w:lvlOverride>
  </w:num>
  <w:num w:numId="15" w16cid:durableId="348609990">
    <w:abstractNumId w:val="19"/>
  </w:num>
  <w:num w:numId="16" w16cid:durableId="1725443938">
    <w:abstractNumId w:val="27"/>
  </w:num>
  <w:num w:numId="17" w16cid:durableId="1860318410">
    <w:abstractNumId w:val="28"/>
  </w:num>
  <w:num w:numId="18" w16cid:durableId="1075709663">
    <w:abstractNumId w:val="16"/>
  </w:num>
  <w:num w:numId="19" w16cid:durableId="1705590259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19"/>
  </w:num>
  <w:num w:numId="21" w16cid:durableId="1166483133">
    <w:abstractNumId w:val="19"/>
  </w:num>
  <w:num w:numId="22" w16cid:durableId="1475024564">
    <w:abstractNumId w:val="19"/>
    <w:lvlOverride w:ilvl="0">
      <w:lvl w:ilvl="0">
        <w:start w:val="1"/>
        <w:numFmt w:val="decimal"/>
        <w:pStyle w:val="Heading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4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8"/>
    <w:lvlOverride w:ilvl="0">
      <w:startOverride w:val="1"/>
    </w:lvlOverride>
  </w:num>
  <w:num w:numId="36" w16cid:durableId="1614701665">
    <w:abstractNumId w:val="20"/>
  </w:num>
  <w:num w:numId="37" w16cid:durableId="852303945">
    <w:abstractNumId w:val="10"/>
  </w:num>
  <w:num w:numId="38" w16cid:durableId="1126774120">
    <w:abstractNumId w:val="11"/>
  </w:num>
  <w:num w:numId="39" w16cid:durableId="3779703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72853"/>
    <w:rsid w:val="00081CEF"/>
    <w:rsid w:val="000857E5"/>
    <w:rsid w:val="000A4063"/>
    <w:rsid w:val="000C457D"/>
    <w:rsid w:val="000D12ED"/>
    <w:rsid w:val="000D733E"/>
    <w:rsid w:val="000D7F24"/>
    <w:rsid w:val="000F3CF8"/>
    <w:rsid w:val="00104A87"/>
    <w:rsid w:val="00107319"/>
    <w:rsid w:val="00161C5E"/>
    <w:rsid w:val="001703D5"/>
    <w:rsid w:val="0017683D"/>
    <w:rsid w:val="00187135"/>
    <w:rsid w:val="001E2B12"/>
    <w:rsid w:val="002109B1"/>
    <w:rsid w:val="00220AE0"/>
    <w:rsid w:val="00230FC6"/>
    <w:rsid w:val="00232923"/>
    <w:rsid w:val="0025085B"/>
    <w:rsid w:val="00257D04"/>
    <w:rsid w:val="00271178"/>
    <w:rsid w:val="0028113F"/>
    <w:rsid w:val="00286DAE"/>
    <w:rsid w:val="0029762F"/>
    <w:rsid w:val="002A1562"/>
    <w:rsid w:val="002A4F1E"/>
    <w:rsid w:val="002B416E"/>
    <w:rsid w:val="002C6D70"/>
    <w:rsid w:val="002D637F"/>
    <w:rsid w:val="002D7563"/>
    <w:rsid w:val="002E20F9"/>
    <w:rsid w:val="002F22A2"/>
    <w:rsid w:val="00312ED9"/>
    <w:rsid w:val="00342441"/>
    <w:rsid w:val="00351E87"/>
    <w:rsid w:val="003C4F42"/>
    <w:rsid w:val="003C564E"/>
    <w:rsid w:val="003D4069"/>
    <w:rsid w:val="003D514A"/>
    <w:rsid w:val="003E131B"/>
    <w:rsid w:val="003E5945"/>
    <w:rsid w:val="0041247B"/>
    <w:rsid w:val="004171EB"/>
    <w:rsid w:val="004176AD"/>
    <w:rsid w:val="004262C1"/>
    <w:rsid w:val="0044052D"/>
    <w:rsid w:val="0044425F"/>
    <w:rsid w:val="004450D3"/>
    <w:rsid w:val="00457A45"/>
    <w:rsid w:val="004601D4"/>
    <w:rsid w:val="00495F1C"/>
    <w:rsid w:val="00497C18"/>
    <w:rsid w:val="004A7982"/>
    <w:rsid w:val="004B0153"/>
    <w:rsid w:val="004C00AB"/>
    <w:rsid w:val="004C52E7"/>
    <w:rsid w:val="004F7761"/>
    <w:rsid w:val="00500777"/>
    <w:rsid w:val="0053422F"/>
    <w:rsid w:val="005440CB"/>
    <w:rsid w:val="00553292"/>
    <w:rsid w:val="00570095"/>
    <w:rsid w:val="00570206"/>
    <w:rsid w:val="005B2467"/>
    <w:rsid w:val="005C3A5C"/>
    <w:rsid w:val="005C5D8A"/>
    <w:rsid w:val="005C7416"/>
    <w:rsid w:val="005D68A4"/>
    <w:rsid w:val="005E7485"/>
    <w:rsid w:val="005F5614"/>
    <w:rsid w:val="00601579"/>
    <w:rsid w:val="006140E6"/>
    <w:rsid w:val="00635CF9"/>
    <w:rsid w:val="00640F66"/>
    <w:rsid w:val="00640F89"/>
    <w:rsid w:val="00651CED"/>
    <w:rsid w:val="0065427D"/>
    <w:rsid w:val="0066157D"/>
    <w:rsid w:val="00675706"/>
    <w:rsid w:val="0068164B"/>
    <w:rsid w:val="006A2AFC"/>
    <w:rsid w:val="006C6BCD"/>
    <w:rsid w:val="006E3521"/>
    <w:rsid w:val="00701B37"/>
    <w:rsid w:val="007022F3"/>
    <w:rsid w:val="00704DE2"/>
    <w:rsid w:val="00707867"/>
    <w:rsid w:val="00712696"/>
    <w:rsid w:val="00730882"/>
    <w:rsid w:val="00731D11"/>
    <w:rsid w:val="0074050E"/>
    <w:rsid w:val="007460A2"/>
    <w:rsid w:val="007478A9"/>
    <w:rsid w:val="007641CD"/>
    <w:rsid w:val="00770712"/>
    <w:rsid w:val="00784212"/>
    <w:rsid w:val="00784A66"/>
    <w:rsid w:val="00791A2A"/>
    <w:rsid w:val="00795F8B"/>
    <w:rsid w:val="007A0EE3"/>
    <w:rsid w:val="007A3553"/>
    <w:rsid w:val="007A4664"/>
    <w:rsid w:val="007A4B9F"/>
    <w:rsid w:val="007B53FA"/>
    <w:rsid w:val="007E02DD"/>
    <w:rsid w:val="008125B7"/>
    <w:rsid w:val="008529E5"/>
    <w:rsid w:val="00872696"/>
    <w:rsid w:val="0088073C"/>
    <w:rsid w:val="008B2301"/>
    <w:rsid w:val="008F04FE"/>
    <w:rsid w:val="00903603"/>
    <w:rsid w:val="00906A17"/>
    <w:rsid w:val="00922025"/>
    <w:rsid w:val="009610C7"/>
    <w:rsid w:val="00964A71"/>
    <w:rsid w:val="00967C73"/>
    <w:rsid w:val="009911FD"/>
    <w:rsid w:val="009D427B"/>
    <w:rsid w:val="009F10B7"/>
    <w:rsid w:val="00A00604"/>
    <w:rsid w:val="00A02924"/>
    <w:rsid w:val="00A074F1"/>
    <w:rsid w:val="00A4106B"/>
    <w:rsid w:val="00A432B1"/>
    <w:rsid w:val="00A57273"/>
    <w:rsid w:val="00A62A10"/>
    <w:rsid w:val="00A63C0A"/>
    <w:rsid w:val="00A816BF"/>
    <w:rsid w:val="00A9484F"/>
    <w:rsid w:val="00AB77E2"/>
    <w:rsid w:val="00AD1DF4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74B66"/>
    <w:rsid w:val="00B82705"/>
    <w:rsid w:val="00B82A39"/>
    <w:rsid w:val="00B86E26"/>
    <w:rsid w:val="00B93A85"/>
    <w:rsid w:val="00B93EFE"/>
    <w:rsid w:val="00C10919"/>
    <w:rsid w:val="00C22067"/>
    <w:rsid w:val="00C22307"/>
    <w:rsid w:val="00C46A7C"/>
    <w:rsid w:val="00C674AB"/>
    <w:rsid w:val="00C862CF"/>
    <w:rsid w:val="00C9209D"/>
    <w:rsid w:val="00C96A25"/>
    <w:rsid w:val="00CA271A"/>
    <w:rsid w:val="00CA3026"/>
    <w:rsid w:val="00CA3771"/>
    <w:rsid w:val="00CB04B7"/>
    <w:rsid w:val="00CB33AA"/>
    <w:rsid w:val="00CC2FE6"/>
    <w:rsid w:val="00CD71A8"/>
    <w:rsid w:val="00CE079E"/>
    <w:rsid w:val="00CE29C5"/>
    <w:rsid w:val="00CF1779"/>
    <w:rsid w:val="00CF6D4D"/>
    <w:rsid w:val="00D07F24"/>
    <w:rsid w:val="00D118CC"/>
    <w:rsid w:val="00D138D6"/>
    <w:rsid w:val="00D350F7"/>
    <w:rsid w:val="00D35406"/>
    <w:rsid w:val="00D44340"/>
    <w:rsid w:val="00D77210"/>
    <w:rsid w:val="00D9650A"/>
    <w:rsid w:val="00DB4315"/>
    <w:rsid w:val="00E25666"/>
    <w:rsid w:val="00E456FA"/>
    <w:rsid w:val="00E7176A"/>
    <w:rsid w:val="00E91D07"/>
    <w:rsid w:val="00EA314A"/>
    <w:rsid w:val="00EB04B2"/>
    <w:rsid w:val="00EC53D6"/>
    <w:rsid w:val="00F25FEE"/>
    <w:rsid w:val="00F47A45"/>
    <w:rsid w:val="00F609B3"/>
    <w:rsid w:val="00F61D5F"/>
    <w:rsid w:val="00F67034"/>
    <w:rsid w:val="00F71AF3"/>
    <w:rsid w:val="00F921A8"/>
    <w:rsid w:val="00F924B6"/>
    <w:rsid w:val="00FE75A9"/>
    <w:rsid w:val="00FF0E0F"/>
    <w:rsid w:val="00FF641D"/>
    <w:rsid w:val="057F881F"/>
    <w:rsid w:val="119513A1"/>
    <w:rsid w:val="166D93FF"/>
    <w:rsid w:val="1F7FC089"/>
    <w:rsid w:val="211C850A"/>
    <w:rsid w:val="41C88B7C"/>
    <w:rsid w:val="46EFCFC6"/>
    <w:rsid w:val="5173A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Heading1Char">
    <w:name w:val="Heading 1 Char"/>
    <w:basedOn w:val="DefaultParagraphFont"/>
    <w:link w:val="Heading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TOC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PageNumber">
    <w:name w:val="page number"/>
    <w:basedOn w:val="DefaultParagraphFont"/>
    <w:rsid w:val="00AE66F6"/>
  </w:style>
  <w:style w:type="paragraph" w:styleId="Title">
    <w:name w:val="Title"/>
    <w:basedOn w:val="Normal"/>
    <w:next w:val="Normal"/>
    <w:link w:val="TitleCha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uiPriority w:val="99"/>
    <w:rsid w:val="00AE66F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66F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E66F6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E66F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DefaultParagraphFont"/>
    <w:rsid w:val="00AE66F6"/>
  </w:style>
  <w:style w:type="character" w:customStyle="1" w:styleId="Heading3Char">
    <w:name w:val="Heading 3 Char"/>
    <w:basedOn w:val="DefaultParagraphFont"/>
    <w:link w:val="Heading3"/>
    <w:uiPriority w:val="9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Header">
    <w:name w:val="header"/>
    <w:basedOn w:val="Normal"/>
    <w:link w:val="HeaderCha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66F6"/>
    <w:rPr>
      <w:rFonts w:ascii="Arial Narrow" w:eastAsiaTheme="minorEastAsia" w:hAnsi="Arial Narrow" w:cstheme="minorBidi"/>
      <w:sz w:val="22"/>
    </w:rPr>
  </w:style>
  <w:style w:type="paragraph" w:styleId="Caption">
    <w:name w:val="caption"/>
    <w:basedOn w:val="Normal"/>
    <w:next w:val="Normal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Strong">
    <w:name w:val="Strong"/>
    <w:basedOn w:val="DefaultParagraphFont"/>
    <w:uiPriority w:val="22"/>
    <w:qFormat/>
    <w:rsid w:val="00AE66F6"/>
    <w:rPr>
      <w:b/>
      <w:bCs/>
    </w:rPr>
  </w:style>
  <w:style w:type="character" w:styleId="Emphasis">
    <w:name w:val="Emphasis"/>
    <w:basedOn w:val="DefaultParagraphFont"/>
    <w:uiPriority w:val="20"/>
    <w:qFormat/>
    <w:rsid w:val="00AE66F6"/>
    <w:rPr>
      <w:i/>
      <w:iCs/>
    </w:rPr>
  </w:style>
  <w:style w:type="paragraph" w:styleId="NoSpacing">
    <w:name w:val="No Spacing"/>
    <w:link w:val="NoSpacingChar"/>
    <w:uiPriority w:val="1"/>
    <w:qFormat/>
    <w:rsid w:val="00AE66F6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E66F6"/>
    <w:rPr>
      <w:rFonts w:asciiTheme="minorHAnsi" w:eastAsiaTheme="minorEastAsia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E66F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E66F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TableofFigur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CommentText">
    <w:name w:val="annotation text"/>
    <w:basedOn w:val="Normal"/>
    <w:link w:val="CommentTextCha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0BB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FollowedHyperlink">
    <w:name w:val="FollowedHyperlink"/>
    <w:basedOn w:val="DefaultParagraphFont"/>
    <w:semiHidden/>
    <w:unhideWhenUsed/>
    <w:rsid w:val="005B2467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TOC5">
    <w:name w:val="toc 5"/>
    <w:basedOn w:val="Normal"/>
    <w:next w:val="Normal"/>
    <w:autoRedefine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TOC6">
    <w:name w:val="toc 6"/>
    <w:basedOn w:val="Normal"/>
    <w:next w:val="Normal"/>
    <w:autoRedefine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nhideWhenUsed/>
    <w:rsid w:val="00107319"/>
    <w:pPr>
      <w:spacing w:after="0"/>
      <w:ind w:left="1600"/>
    </w:pPr>
    <w:rPr>
      <w:rFonts w:asciiTheme="minorHAnsi" w:hAnsiTheme="minorHAnsi"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414FA-0014-4422-A917-D52463D16C80}"/>
</file>

<file path=customXml/itemProps2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877b8a4-ea64-4fb7-b92d-da5100631d73"/>
    <ds:schemaRef ds:uri="http://www.w3.org/XML/1998/namespace"/>
    <ds:schemaRef ds:uri="http://purl.org/dc/dcmitype/"/>
    <ds:schemaRef ds:uri="4c600360-ef50-4c27-8836-584973eda9ed"/>
    <ds:schemaRef ds:uri="9b2a73b7-b401-4ef1-8c8e-4fc2c9d296cd"/>
  </ds:schemaRefs>
</ds:datastoreItem>
</file>

<file path=customXml/itemProps4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Manual.dotm</Template>
  <TotalTime>0</TotalTime>
  <Pages>1</Pages>
  <Words>754</Words>
  <Characters>4303</Characters>
  <Application>Microsoft Office Word</Application>
  <DocSecurity>0</DocSecurity>
  <Lines>35</Lines>
  <Paragraphs>10</Paragraphs>
  <ScaleCrop>false</ScaleCrop>
  <Company>AT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72</cp:revision>
  <cp:lastPrinted>2018-04-12T08:26:00Z</cp:lastPrinted>
  <dcterms:created xsi:type="dcterms:W3CDTF">2024-02-09T11:53:00Z</dcterms:created>
  <dcterms:modified xsi:type="dcterms:W3CDTF">2024-02-09T11:53:00Z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1.0</vt:lpwstr>
  </property>
  <property fmtid="{D5CDD505-2E9C-101B-9397-08002B2CF9AE}" pid="13" name="data">
    <vt:lpwstr>01-12-2023</vt:lpwstr>
  </property>
  <property fmtid="{D5CDD505-2E9C-101B-9397-08002B2CF9AE}" pid="14" name="NomeManual">
    <vt:lpwstr>Guia XML - Mensagem PT400A v1.0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2024-02-09T11:53:57Z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01fcc404-6054-4f67-97bc-376650d76dfe</vt:lpwstr>
  </property>
  <property fmtid="{D5CDD505-2E9C-101B-9397-08002B2CF9AE}" pid="42" name="MSIP_Label_ecb69475-382c-4c7a-b21d-8ca64eeef1bd_ContentBits">
    <vt:lpwstr>0</vt:lpwstr>
  </property>
</Properties>
</file>